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ndverkleidungen Sichtbeto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